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 xml:space="preserve">Okulun Adı          : </w:t>
      </w: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Tarih                   :  </w:t>
      </w:r>
      <w:r>
        <w:rPr>
          <w:rFonts w:ascii="Comic Sans MS" w:hAnsi="Comic Sans MS"/>
          <w:b/>
          <w:bCs/>
          <w:sz w:val="20"/>
          <w:szCs w:val="20"/>
        </w:rPr>
        <w:t>20.12.2016</w:t>
      </w:r>
    </w:p>
    <w:p w:rsidR="006409A1" w:rsidRPr="002E2229" w:rsidRDefault="006409A1" w:rsidP="00907A8F">
      <w:pPr>
        <w:tabs>
          <w:tab w:val="left" w:pos="4845"/>
        </w:tabs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 xml:space="preserve">Yaş Grubu (Ay)    :  </w:t>
      </w:r>
      <w:r>
        <w:rPr>
          <w:rFonts w:ascii="Comic Sans MS" w:hAnsi="Comic Sans MS"/>
          <w:b/>
          <w:bCs/>
          <w:sz w:val="20"/>
          <w:szCs w:val="20"/>
        </w:rPr>
        <w:t>48-60</w:t>
      </w:r>
      <w:r>
        <w:rPr>
          <w:rFonts w:ascii="Comic Sans MS" w:hAnsi="Comic Sans MS"/>
          <w:b/>
          <w:bCs/>
          <w:sz w:val="20"/>
          <w:szCs w:val="20"/>
        </w:rPr>
        <w:tab/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 xml:space="preserve">Öğretmen Adı     : 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Oyun Zamanı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“ SOĞUYAN HAVA ”   Fen matematik-</w:t>
      </w:r>
      <w:r w:rsidRPr="002E2229">
        <w:rPr>
          <w:rFonts w:ascii="Comic Sans MS" w:hAnsi="Comic Sans MS"/>
          <w:bCs/>
          <w:sz w:val="20"/>
          <w:szCs w:val="20"/>
        </w:rPr>
        <w:t>müzik  etkinliği</w:t>
      </w: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▪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▪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▪</w:t>
      </w: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Eve gidiş</w:t>
      </w:r>
    </w:p>
    <w:p w:rsidR="006409A1" w:rsidRPr="002E2229" w:rsidRDefault="006409A1" w:rsidP="002E2229">
      <w:pPr>
        <w:rPr>
          <w:rFonts w:ascii="Comic Sans MS" w:hAnsi="Comic Sans MS"/>
          <w:bCs/>
          <w:sz w:val="20"/>
          <w:szCs w:val="20"/>
        </w:rPr>
      </w:pPr>
      <w:r w:rsidRPr="002E2229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6409A1" w:rsidRPr="002E2229" w:rsidRDefault="006409A1" w:rsidP="002E2229">
      <w:pPr>
        <w:rPr>
          <w:b/>
          <w:bCs/>
          <w:sz w:val="20"/>
          <w:szCs w:val="20"/>
        </w:rPr>
      </w:pPr>
    </w:p>
    <w:p w:rsidR="006409A1" w:rsidRPr="002E2229" w:rsidRDefault="006409A1" w:rsidP="002E2229">
      <w:pPr>
        <w:rPr>
          <w:b/>
          <w:bCs/>
          <w:sz w:val="20"/>
          <w:szCs w:val="20"/>
        </w:rPr>
      </w:pPr>
    </w:p>
    <w:p w:rsidR="006409A1" w:rsidRPr="002E2229" w:rsidRDefault="006409A1" w:rsidP="002E2229">
      <w:pPr>
        <w:rPr>
          <w:b/>
          <w:bCs/>
          <w:sz w:val="20"/>
          <w:szCs w:val="20"/>
        </w:rPr>
      </w:pPr>
    </w:p>
    <w:p w:rsidR="006409A1" w:rsidRDefault="006409A1" w:rsidP="002E2229">
      <w:pPr>
        <w:rPr>
          <w:b/>
          <w:bCs/>
          <w:sz w:val="20"/>
          <w:szCs w:val="20"/>
        </w:rPr>
      </w:pPr>
    </w:p>
    <w:p w:rsidR="006409A1" w:rsidRDefault="006409A1" w:rsidP="00816F5F">
      <w:pPr>
        <w:jc w:val="center"/>
        <w:rPr>
          <w:b/>
          <w:bCs/>
          <w:sz w:val="20"/>
          <w:szCs w:val="20"/>
        </w:rPr>
      </w:pPr>
    </w:p>
    <w:p w:rsidR="006409A1" w:rsidRDefault="006409A1" w:rsidP="00816F5F">
      <w:pPr>
        <w:jc w:val="center"/>
        <w:rPr>
          <w:b/>
          <w:bCs/>
          <w:sz w:val="20"/>
          <w:szCs w:val="20"/>
        </w:rPr>
      </w:pPr>
    </w:p>
    <w:p w:rsidR="006409A1" w:rsidRDefault="006409A1" w:rsidP="00816F5F">
      <w:pPr>
        <w:jc w:val="center"/>
        <w:rPr>
          <w:b/>
          <w:bCs/>
          <w:sz w:val="20"/>
          <w:szCs w:val="20"/>
        </w:rPr>
      </w:pPr>
    </w:p>
    <w:p w:rsidR="006409A1" w:rsidRDefault="006409A1" w:rsidP="00816F5F">
      <w:pPr>
        <w:jc w:val="center"/>
        <w:rPr>
          <w:b/>
          <w:bCs/>
          <w:sz w:val="20"/>
          <w:szCs w:val="20"/>
        </w:rPr>
      </w:pPr>
    </w:p>
    <w:p w:rsidR="006409A1" w:rsidRDefault="006409A1" w:rsidP="00816F5F">
      <w:pPr>
        <w:jc w:val="center"/>
        <w:rPr>
          <w:b/>
          <w:bCs/>
          <w:sz w:val="20"/>
          <w:szCs w:val="20"/>
        </w:rPr>
      </w:pPr>
    </w:p>
    <w:p w:rsidR="006409A1" w:rsidRDefault="006409A1" w:rsidP="00816F5F">
      <w:pPr>
        <w:jc w:val="center"/>
        <w:rPr>
          <w:b/>
          <w:bCs/>
          <w:sz w:val="20"/>
          <w:szCs w:val="20"/>
        </w:rPr>
      </w:pPr>
    </w:p>
    <w:p w:rsidR="006409A1" w:rsidRDefault="006409A1" w:rsidP="002E2229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409A1" w:rsidRDefault="006409A1" w:rsidP="002E2229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409A1" w:rsidRPr="002E2229" w:rsidRDefault="006409A1" w:rsidP="002E2229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ETKİNLİK PLANI</w:t>
      </w:r>
    </w:p>
    <w:p w:rsidR="006409A1" w:rsidRPr="002E2229" w:rsidRDefault="006409A1" w:rsidP="002E2229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SOĞUYAN HAVA</w:t>
      </w:r>
    </w:p>
    <w:p w:rsidR="006409A1" w:rsidRPr="002E2229" w:rsidRDefault="006409A1" w:rsidP="002E2229">
      <w:pPr>
        <w:rPr>
          <w:rFonts w:ascii="Comic Sans MS" w:hAnsi="Comic Sans MS"/>
          <w:sz w:val="20"/>
          <w:szCs w:val="20"/>
        </w:rPr>
      </w:pPr>
      <w:r w:rsidRPr="002E2229">
        <w:rPr>
          <w:rFonts w:ascii="Comic Sans MS" w:hAnsi="Comic Sans MS"/>
          <w:b/>
          <w:bCs/>
          <w:sz w:val="20"/>
          <w:szCs w:val="20"/>
        </w:rPr>
        <w:t>Etkinlik Türü</w:t>
      </w: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2E2229">
        <w:rPr>
          <w:rFonts w:ascii="Comic Sans MS" w:hAnsi="Comic Sans MS"/>
          <w:b/>
          <w:bCs/>
          <w:sz w:val="20"/>
          <w:szCs w:val="20"/>
        </w:rPr>
        <w:t xml:space="preserve">: </w:t>
      </w:r>
      <w:r w:rsidRPr="002E2229">
        <w:rPr>
          <w:rFonts w:ascii="Comic Sans MS" w:hAnsi="Comic Sans MS"/>
          <w:bCs/>
          <w:sz w:val="20"/>
          <w:szCs w:val="20"/>
        </w:rPr>
        <w:t>Fen- Matematik Etkinliği - Müzik</w:t>
      </w:r>
      <w:r w:rsidRPr="002E2229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2E2229">
        <w:rPr>
          <w:rFonts w:ascii="Comic Sans MS" w:hAnsi="Comic Sans MS"/>
          <w:sz w:val="20"/>
          <w:szCs w:val="20"/>
        </w:rPr>
        <w:t>(Bütünleştirilmiş Büyük Grup Etkinliği)</w:t>
      </w:r>
    </w:p>
    <w:p w:rsidR="006409A1" w:rsidRPr="002E2229" w:rsidRDefault="006409A1" w:rsidP="002E2229">
      <w:pPr>
        <w:rPr>
          <w:rFonts w:ascii="Comic Sans MS" w:hAnsi="Comic Sans MS"/>
          <w:sz w:val="20"/>
          <w:szCs w:val="20"/>
        </w:rPr>
      </w:pPr>
      <w:r w:rsidRPr="002E2229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2E2229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48-60 </w:t>
      </w:r>
      <w:r w:rsidRPr="002E2229">
        <w:rPr>
          <w:rFonts w:ascii="Comic Sans MS" w:hAnsi="Comic Sans MS"/>
          <w:sz w:val="20"/>
          <w:szCs w:val="20"/>
        </w:rPr>
        <w:t>Ay</w:t>
      </w:r>
    </w:p>
    <w:p w:rsidR="006409A1" w:rsidRPr="002E2229" w:rsidRDefault="006409A1" w:rsidP="002E2229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.55pt;margin-top:16.55pt;width:4in;height:42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">
            <v:textbox>
              <w:txbxContent>
                <w:p w:rsidR="006409A1" w:rsidRPr="002E2229" w:rsidRDefault="006409A1" w:rsidP="00816F5F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10. Sorumluluklarını yerine getirir.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>(Göstergeleri: Sorumluluk almaya istekli olduğunu gösterir. Üstlendiği sorumluluğu yerine getirir.</w:t>
                  </w:r>
                </w:p>
                <w:p w:rsidR="006409A1" w:rsidRPr="002E2229" w:rsidRDefault="006409A1" w:rsidP="00C67CAA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BİLİŞSEL GELİŞİM</w:t>
                  </w:r>
                  <w:bookmarkStart w:id="0" w:name="_GoBack"/>
                  <w:bookmarkEnd w:id="0"/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Algıladıklarını hatırlar.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2E2229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5.</w:t>
                  </w:r>
                  <w:r w:rsidRPr="002E2229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 Nesne ya da varlıkları gözlemler.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2E2229">
                    <w:rPr>
                      <w:rFonts w:ascii="Comic Sans MS" w:hAnsi="Comic Sans MS"/>
                      <w:bCs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Nesne/varlığın adını, rengini, şeklini, büyüklüğünü, uzunluğunu, dokusunu, sesini, kokusunu, yapıldığı malzemeyi, tadını, miktarını ve kullanım amaçlarını söyler.)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10. </w:t>
                  </w:r>
                  <w:r w:rsidRPr="002E2229">
                    <w:rPr>
                      <w:rFonts w:ascii="Comic Sans MS" w:hAnsi="Comic Sans MS"/>
                      <w:b/>
                      <w:bCs/>
                      <w:color w:val="000000"/>
                      <w:spacing w:val="-1"/>
                      <w:sz w:val="20"/>
                      <w:szCs w:val="20"/>
                    </w:rPr>
                    <w:t xml:space="preserve">Mekânda konumla ilgili yönergeleri uygular.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2E2229">
                    <w:rPr>
                      <w:rFonts w:ascii="Comic Sans MS" w:hAnsi="Comic Sans MS"/>
                      <w:iCs/>
                      <w:color w:val="000000"/>
                      <w:spacing w:val="-1"/>
                      <w:sz w:val="20"/>
                      <w:szCs w:val="20"/>
                    </w:rPr>
                    <w:t xml:space="preserve"> Nesnenin mekândaki konumunu söyler. Yönergeye uygun olarak nesneyi doğru yere yerleştirir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11. </w:t>
                  </w:r>
                  <w:r w:rsidRPr="002E2229"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Nesneleri ölçer.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2E2229">
                    <w:rPr>
                      <w:rFonts w:ascii="Comic Sans MS" w:hAnsi="Comic Sans MS"/>
                      <w:iCs/>
                      <w:color w:val="000000"/>
                      <w:sz w:val="20"/>
                      <w:szCs w:val="20"/>
                    </w:rPr>
                    <w:t xml:space="preserve"> Ölçme sonucunu tahmin eder. Standart olmayan birimlerle ölçer. Ölçme sonucunu söyler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17. </w:t>
                  </w:r>
                  <w:r w:rsidRPr="002E2229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Neden-sonuç ilişkisi kurar.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2E2229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Bir olayın olası nedenlerini söyler. Bir olayın olası sonuçlarını söyler.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Yaşam alanlarında gerekli düzenlemeler yapar.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2E2229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Ev ve okuldaki eşyaları temiz ve özenle kullanır, toplar, katlar, asar, yerleştirir.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</w:p>
                <w:p w:rsidR="006409A1" w:rsidRPr="002E2229" w:rsidRDefault="006409A1" w:rsidP="00F85287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2E22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2E2229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2E2229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2E2229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6409A1" w:rsidRPr="002E2229" w:rsidRDefault="006409A1" w:rsidP="00816F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409A1" w:rsidRPr="002E2229" w:rsidRDefault="006409A1" w:rsidP="00816F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6409A1" w:rsidRPr="005A5FD0" w:rsidRDefault="006409A1" w:rsidP="00816F5F">
                  <w:pPr>
                    <w:rPr>
                      <w:sz w:val="20"/>
                      <w:szCs w:val="20"/>
                    </w:rPr>
                  </w:pPr>
                </w:p>
                <w:p w:rsidR="006409A1" w:rsidRPr="005A5FD0" w:rsidRDefault="006409A1" w:rsidP="00816F5F">
                  <w:pPr>
                    <w:rPr>
                      <w:sz w:val="20"/>
                      <w:szCs w:val="20"/>
                    </w:rPr>
                  </w:pPr>
                </w:p>
                <w:p w:rsidR="006409A1" w:rsidRPr="005A5FD0" w:rsidRDefault="006409A1" w:rsidP="00816F5F">
                  <w:pPr>
                    <w:rPr>
                      <w:sz w:val="20"/>
                      <w:szCs w:val="20"/>
                    </w:rPr>
                  </w:pPr>
                </w:p>
                <w:p w:rsidR="006409A1" w:rsidRDefault="006409A1" w:rsidP="00816F5F">
                  <w:pPr>
                    <w:rPr>
                      <w:sz w:val="20"/>
                      <w:szCs w:val="20"/>
                    </w:rPr>
                  </w:pPr>
                </w:p>
                <w:p w:rsidR="006409A1" w:rsidRPr="00A60063" w:rsidRDefault="006409A1" w:rsidP="00816F5F">
                  <w:pPr>
                    <w:rPr>
                      <w:sz w:val="20"/>
                      <w:szCs w:val="20"/>
                    </w:rPr>
                  </w:pPr>
                </w:p>
                <w:p w:rsidR="006409A1" w:rsidRDefault="006409A1" w:rsidP="00816F5F">
                  <w:pPr>
                    <w:rPr>
                      <w:sz w:val="20"/>
                      <w:szCs w:val="20"/>
                    </w:rPr>
                  </w:pPr>
                </w:p>
                <w:p w:rsidR="006409A1" w:rsidRPr="00A60063" w:rsidRDefault="006409A1" w:rsidP="00816F5F">
                  <w:pPr>
                    <w:rPr>
                      <w:sz w:val="20"/>
                      <w:szCs w:val="20"/>
                    </w:rPr>
                  </w:pPr>
                </w:p>
                <w:p w:rsidR="006409A1" w:rsidRPr="004D6C18" w:rsidRDefault="006409A1" w:rsidP="00816F5F">
                  <w:pPr>
                    <w:rPr>
                      <w:b/>
                      <w:bCs/>
                      <w:color w:val="FF0000"/>
                    </w:rPr>
                  </w:pPr>
                </w:p>
                <w:p w:rsidR="006409A1" w:rsidRPr="004C2F05" w:rsidRDefault="006409A1" w:rsidP="00816F5F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6409A1" w:rsidRPr="002E2229">
        <w:trPr>
          <w:trHeight w:val="3404"/>
        </w:trPr>
        <w:tc>
          <w:tcPr>
            <w:tcW w:w="7342" w:type="dxa"/>
          </w:tcPr>
          <w:p w:rsidR="006409A1" w:rsidRPr="002E2229" w:rsidRDefault="006409A1" w:rsidP="002E2229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2E2229">
              <w:rPr>
                <w:rFonts w:ascii="Comic Sans MS" w:hAnsi="Comic Sans MS"/>
                <w:b/>
                <w:bCs/>
                <w:sz w:val="20"/>
                <w:szCs w:val="20"/>
              </w:rPr>
              <w:t>ÖĞRENME SÜRECİ</w:t>
            </w:r>
          </w:p>
          <w:p w:rsidR="006409A1" w:rsidRPr="002E2229" w:rsidRDefault="006409A1" w:rsidP="002E2229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2E2229">
              <w:rPr>
                <w:rFonts w:ascii="Comic Sans MS" w:hAnsi="Comic Sans MS"/>
                <w:bCs/>
                <w:sz w:val="20"/>
                <w:szCs w:val="20"/>
              </w:rPr>
              <w:t xml:space="preserve">Öğretmen çocuklara artık havanın soğumaya başladığını, havada ne gibi değişimler olabileceğini anlatır. </w:t>
            </w:r>
          </w:p>
          <w:p w:rsidR="006409A1" w:rsidRPr="002E2229" w:rsidRDefault="006409A1" w:rsidP="002E2229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6409A1" w:rsidRPr="002E2229" w:rsidRDefault="006409A1" w:rsidP="002E2229">
            <w:pPr>
              <w:spacing w:after="240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Soğuyan Hava Nasıl Büzülür?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Soğuyan havanın büzüldüğü çocuklara anlatılır ve bununla ilgili deneye geçilir.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Dondurucudan çıkartılan buz kalıpları bir naylon torbanın içinde üzerine sert bir madde vurularak kırılır ve ufaltılır.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Ufaltılan buz parçacıkları boş bir plastik şişenin içine dökülür.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>Şişe bir süre sallanır ve bir köşeye konur, beklenir.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br/>
              <w:t xml:space="preserve">Kısa bir süre sonra şişenin içindeki hava soğumanın etkisiyle büzüştüğünden küçülür ve şişe kenarlarından içe doğru çökmeye başlar. </w:t>
            </w:r>
          </w:p>
          <w:p w:rsidR="006409A1" w:rsidRPr="002E2229" w:rsidRDefault="006409A1" w:rsidP="002E2229">
            <w:pPr>
              <w:spacing w:after="240"/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Deney bitiminde sohbet edilir.</w:t>
            </w: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  <w:r w:rsidRPr="002E2229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Bilinen şarkılar tekrar edilir. Yeni bir şarkı öğretilir.</w:t>
            </w:r>
          </w:p>
          <w:p w:rsidR="006409A1" w:rsidRDefault="006409A1" w:rsidP="002E2229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t>Horozum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Horozumu çaylak kaptı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Kendi gitti, adı kaldı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Mor pilicim, çil horozum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Kayboldu.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Yazık, günah horozum.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Kurik horozum.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</w:p>
          <w:p w:rsidR="006409A1" w:rsidRPr="002E2229" w:rsidRDefault="006409A1" w:rsidP="009724B6">
            <w:pPr>
              <w:rPr>
                <w:rFonts w:ascii="Comic Sans MS" w:hAnsi="Comic Sans MS"/>
                <w:sz w:val="20"/>
                <w:szCs w:val="20"/>
              </w:rPr>
            </w:pP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t>Horozumun, mor pençesi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Kendi gitti, adı kaldı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Mor pilicim, çil horozum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Kayboldu.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Yazık, günah horozum.</w:t>
            </w:r>
            <w:r w:rsidRPr="002E2229">
              <w:rPr>
                <w:rFonts w:ascii="Comic Sans MS" w:hAnsi="Comic Sans MS"/>
                <w:color w:val="000000"/>
                <w:sz w:val="20"/>
                <w:szCs w:val="20"/>
              </w:rPr>
              <w:br/>
              <w:t>Kurik horozum.</w:t>
            </w:r>
          </w:p>
        </w:tc>
      </w:tr>
    </w:tbl>
    <w:p w:rsidR="006409A1" w:rsidRPr="00C134E0" w:rsidRDefault="006409A1" w:rsidP="00816F5F">
      <w:pPr>
        <w:rPr>
          <w:b/>
          <w:bCs/>
          <w:sz w:val="20"/>
          <w:szCs w:val="20"/>
        </w:rPr>
      </w:pP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  <w:r w:rsidRPr="0071403D">
        <w:rPr>
          <w:b/>
          <w:bCs/>
          <w:sz w:val="20"/>
          <w:szCs w:val="20"/>
        </w:rPr>
        <w:tab/>
      </w: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6409A1" w:rsidRPr="0071403D" w:rsidRDefault="006409A1" w:rsidP="00816F5F">
      <w:pPr>
        <w:rPr>
          <w:color w:val="000000"/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6409A1" w:rsidRPr="0071403D" w:rsidRDefault="006409A1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6409A1" w:rsidRPr="0071403D" w:rsidRDefault="006409A1" w:rsidP="00816F5F">
      <w:pPr>
        <w:rPr>
          <w:sz w:val="20"/>
          <w:szCs w:val="20"/>
        </w:rPr>
      </w:pP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  <w:r w:rsidRPr="0071403D">
        <w:rPr>
          <w:sz w:val="20"/>
          <w:szCs w:val="20"/>
        </w:rPr>
        <w:tab/>
      </w: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vanish/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8743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1"/>
      </w:tblGrid>
      <w:tr w:rsidR="006409A1" w:rsidRPr="0071403D" w:rsidTr="009724B6">
        <w:trPr>
          <w:trHeight w:val="1875"/>
        </w:trPr>
        <w:tc>
          <w:tcPr>
            <w:tcW w:w="6021" w:type="dxa"/>
          </w:tcPr>
          <w:p w:rsidR="006409A1" w:rsidRPr="0071403D" w:rsidRDefault="006409A1" w:rsidP="009724B6">
            <w:pPr>
              <w:rPr>
                <w:sz w:val="20"/>
                <w:szCs w:val="20"/>
              </w:rPr>
            </w:pPr>
          </w:p>
          <w:p w:rsidR="006409A1" w:rsidRPr="009724B6" w:rsidRDefault="006409A1" w:rsidP="009724B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724B6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6409A1" w:rsidRPr="009724B6" w:rsidRDefault="006409A1" w:rsidP="009724B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724B6">
              <w:rPr>
                <w:rFonts w:ascii="Comic Sans MS" w:hAnsi="Comic Sans MS"/>
                <w:color w:val="000000"/>
                <w:sz w:val="20"/>
                <w:szCs w:val="20"/>
              </w:rPr>
              <w:t>Bugün hangi deneyi yaptık?</w:t>
            </w:r>
          </w:p>
          <w:p w:rsidR="006409A1" w:rsidRPr="009724B6" w:rsidRDefault="006409A1" w:rsidP="009724B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724B6">
              <w:rPr>
                <w:rFonts w:ascii="Comic Sans MS" w:hAnsi="Comic Sans MS"/>
                <w:color w:val="000000"/>
                <w:sz w:val="20"/>
                <w:szCs w:val="20"/>
              </w:rPr>
              <w:t>Buz kalıpları nasıl kırıldı?</w:t>
            </w:r>
          </w:p>
          <w:p w:rsidR="006409A1" w:rsidRPr="009724B6" w:rsidRDefault="006409A1" w:rsidP="009724B6">
            <w:pPr>
              <w:rPr>
                <w:rFonts w:ascii="Comic Sans MS" w:hAnsi="Comic Sans MS"/>
                <w:sz w:val="20"/>
                <w:szCs w:val="20"/>
              </w:rPr>
            </w:pPr>
            <w:r w:rsidRPr="009724B6">
              <w:rPr>
                <w:rFonts w:ascii="Comic Sans MS" w:hAnsi="Comic Sans MS"/>
                <w:color w:val="000000"/>
                <w:sz w:val="20"/>
                <w:szCs w:val="20"/>
              </w:rPr>
              <w:t>Şişe neden büzüşüp, küçüldü?</w:t>
            </w:r>
          </w:p>
          <w:p w:rsidR="006409A1" w:rsidRPr="0071403D" w:rsidRDefault="006409A1" w:rsidP="009724B6">
            <w:pPr>
              <w:rPr>
                <w:sz w:val="20"/>
                <w:szCs w:val="20"/>
              </w:rPr>
            </w:pPr>
          </w:p>
        </w:tc>
      </w:tr>
    </w:tbl>
    <w:p w:rsidR="006409A1" w:rsidRPr="0071403D" w:rsidRDefault="006409A1" w:rsidP="00816F5F">
      <w:pPr>
        <w:rPr>
          <w:sz w:val="20"/>
          <w:szCs w:val="20"/>
        </w:rPr>
      </w:pPr>
      <w:r>
        <w:rPr>
          <w:noProof/>
        </w:rPr>
        <w:pict>
          <v:shape id="Text Box 3" o:spid="_x0000_s1027" type="#_x0000_t202" style="position:absolute;margin-left:15.3pt;margin-top:2.55pt;width:270pt;height:95.2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">
            <v:textbox>
              <w:txbxContent>
                <w:p w:rsidR="006409A1" w:rsidRPr="009724B6" w:rsidRDefault="006409A1" w:rsidP="009724B6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724B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6409A1" w:rsidRPr="009724B6" w:rsidRDefault="006409A1" w:rsidP="00816F5F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9724B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</w:t>
                  </w:r>
                  <w:r w:rsidRPr="009724B6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Plastik şişe, buz kalıpları, naylon poşet</w:t>
                  </w:r>
                </w:p>
                <w:p w:rsidR="006409A1" w:rsidRPr="009724B6" w:rsidRDefault="006409A1" w:rsidP="009724B6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9724B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6409A1" w:rsidRPr="009724B6" w:rsidRDefault="006409A1" w:rsidP="009724B6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9724B6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Büzüşme</w:t>
                  </w:r>
                </w:p>
                <w:p w:rsidR="006409A1" w:rsidRPr="009724B6" w:rsidRDefault="006409A1" w:rsidP="009724B6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724B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tbl>
      <w:tblPr>
        <w:tblpPr w:leftFromText="141" w:rightFromText="141" w:vertAnchor="text" w:horzAnchor="page" w:tblpX="1588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7"/>
      </w:tblGrid>
      <w:tr w:rsidR="006409A1" w:rsidRPr="0071403D" w:rsidTr="009724B6">
        <w:trPr>
          <w:trHeight w:val="719"/>
        </w:trPr>
        <w:tc>
          <w:tcPr>
            <w:tcW w:w="5537" w:type="dxa"/>
          </w:tcPr>
          <w:p w:rsidR="006409A1" w:rsidRPr="009724B6" w:rsidRDefault="006409A1" w:rsidP="009724B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724B6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AİLE KATILIMI </w:t>
            </w:r>
          </w:p>
          <w:p w:rsidR="006409A1" w:rsidRPr="009724B6" w:rsidRDefault="006409A1" w:rsidP="009724B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9724B6">
              <w:rPr>
                <w:rFonts w:ascii="Comic Sans MS" w:hAnsi="Comic Sans MS"/>
                <w:sz w:val="20"/>
                <w:szCs w:val="20"/>
              </w:rPr>
              <w:t>Çocuğunuza bugün hangi deneyi yaptığını sorunuz, anlatmasını isteyiniz.</w:t>
            </w:r>
          </w:p>
          <w:p w:rsidR="006409A1" w:rsidRPr="0071403D" w:rsidRDefault="006409A1" w:rsidP="009724B6">
            <w:pPr>
              <w:rPr>
                <w:sz w:val="20"/>
                <w:szCs w:val="20"/>
              </w:rPr>
            </w:pPr>
          </w:p>
        </w:tc>
      </w:tr>
    </w:tbl>
    <w:p w:rsidR="006409A1" w:rsidRDefault="006409A1" w:rsidP="00816F5F">
      <w:pPr>
        <w:rPr>
          <w:sz w:val="20"/>
          <w:szCs w:val="20"/>
        </w:rPr>
      </w:pPr>
    </w:p>
    <w:p w:rsidR="006409A1" w:rsidRDefault="006409A1" w:rsidP="00816F5F">
      <w:pPr>
        <w:rPr>
          <w:sz w:val="20"/>
          <w:szCs w:val="20"/>
        </w:rPr>
      </w:pPr>
    </w:p>
    <w:p w:rsidR="006409A1" w:rsidRDefault="006409A1" w:rsidP="00816F5F">
      <w:pPr>
        <w:rPr>
          <w:sz w:val="20"/>
          <w:szCs w:val="20"/>
        </w:rPr>
      </w:pPr>
    </w:p>
    <w:p w:rsidR="006409A1" w:rsidRDefault="006409A1" w:rsidP="00816F5F">
      <w:pPr>
        <w:rPr>
          <w:sz w:val="20"/>
          <w:szCs w:val="20"/>
        </w:rPr>
      </w:pPr>
    </w:p>
    <w:p w:rsidR="006409A1" w:rsidRDefault="006409A1" w:rsidP="00816F5F">
      <w:pPr>
        <w:rPr>
          <w:sz w:val="20"/>
          <w:szCs w:val="20"/>
        </w:rPr>
      </w:pPr>
    </w:p>
    <w:p w:rsidR="006409A1" w:rsidRDefault="006409A1" w:rsidP="00816F5F">
      <w:pPr>
        <w:rPr>
          <w:sz w:val="20"/>
          <w:szCs w:val="20"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p w:rsidR="006409A1" w:rsidRPr="009724B6" w:rsidRDefault="006409A1" w:rsidP="009724B6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p w:rsidR="006409A1" w:rsidRPr="009724B6" w:rsidRDefault="006409A1" w:rsidP="00972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724B6">
        <w:rPr>
          <w:rFonts w:ascii="Comic Sans MS" w:hAnsi="Comic Sans MS"/>
          <w:b/>
          <w:sz w:val="20"/>
          <w:szCs w:val="20"/>
        </w:rPr>
        <w:t>UYARLAMA</w:t>
      </w:r>
    </w:p>
    <w:p w:rsidR="006409A1" w:rsidRPr="009724B6" w:rsidRDefault="006409A1" w:rsidP="00972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724B6">
        <w:rPr>
          <w:rFonts w:ascii="Comic Sans MS" w:hAnsi="Comic Sans MS"/>
          <w:sz w:val="20"/>
          <w:szCs w:val="20"/>
        </w:rPr>
        <w:t xml:space="preserve">Engeli olan öğrencilere uygun biçimde etkinlik düzenlenmelidir. </w:t>
      </w:r>
    </w:p>
    <w:p w:rsidR="006409A1" w:rsidRPr="009724B6" w:rsidRDefault="006409A1" w:rsidP="009724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6409A1" w:rsidRPr="005263EC" w:rsidRDefault="006409A1" w:rsidP="005263EC">
      <w:pPr>
        <w:rPr>
          <w:vanish/>
        </w:rPr>
      </w:pPr>
    </w:p>
    <w:p w:rsidR="006409A1" w:rsidRPr="0071403D" w:rsidRDefault="006409A1" w:rsidP="00816F5F">
      <w:pPr>
        <w:rPr>
          <w:sz w:val="20"/>
          <w:szCs w:val="20"/>
        </w:rPr>
      </w:pPr>
    </w:p>
    <w:sectPr w:rsidR="006409A1" w:rsidRPr="0071403D" w:rsidSect="007A3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134" w:right="1134" w:bottom="1134" w:left="1134" w:header="709" w:footer="709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9A1" w:rsidRDefault="006409A1">
      <w:r>
        <w:separator/>
      </w:r>
    </w:p>
  </w:endnote>
  <w:endnote w:type="continuationSeparator" w:id="0">
    <w:p w:rsidR="006409A1" w:rsidRDefault="00640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1" w:rsidRDefault="006409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1" w:rsidRDefault="006409A1" w:rsidP="007A388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409A1" w:rsidRDefault="006409A1" w:rsidP="007A3883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1" w:rsidRDefault="006409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9A1" w:rsidRDefault="006409A1">
      <w:r>
        <w:separator/>
      </w:r>
    </w:p>
  </w:footnote>
  <w:footnote w:type="continuationSeparator" w:id="0">
    <w:p w:rsidR="006409A1" w:rsidRDefault="00640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1" w:rsidRDefault="006409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1" w:rsidRPr="009022B3" w:rsidRDefault="006409A1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1" w:rsidRDefault="006409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C3D"/>
    <w:rsid w:val="000134A0"/>
    <w:rsid w:val="000148C8"/>
    <w:rsid w:val="00017E63"/>
    <w:rsid w:val="0002057B"/>
    <w:rsid w:val="000232AC"/>
    <w:rsid w:val="00025B81"/>
    <w:rsid w:val="00033648"/>
    <w:rsid w:val="00063FC1"/>
    <w:rsid w:val="000A5F99"/>
    <w:rsid w:val="000B39B5"/>
    <w:rsid w:val="00100CEE"/>
    <w:rsid w:val="0011108F"/>
    <w:rsid w:val="0012259F"/>
    <w:rsid w:val="00124AB8"/>
    <w:rsid w:val="001271EE"/>
    <w:rsid w:val="00175BEE"/>
    <w:rsid w:val="00195D8A"/>
    <w:rsid w:val="001A7245"/>
    <w:rsid w:val="001F01F9"/>
    <w:rsid w:val="001F512B"/>
    <w:rsid w:val="001F7215"/>
    <w:rsid w:val="002319FC"/>
    <w:rsid w:val="0028220A"/>
    <w:rsid w:val="002C01F9"/>
    <w:rsid w:val="002D074D"/>
    <w:rsid w:val="002D4F9B"/>
    <w:rsid w:val="002D533B"/>
    <w:rsid w:val="002E2229"/>
    <w:rsid w:val="002F4D56"/>
    <w:rsid w:val="0031483E"/>
    <w:rsid w:val="00315036"/>
    <w:rsid w:val="00324BBC"/>
    <w:rsid w:val="0033008C"/>
    <w:rsid w:val="0033124F"/>
    <w:rsid w:val="0033492F"/>
    <w:rsid w:val="00335A67"/>
    <w:rsid w:val="00342853"/>
    <w:rsid w:val="00353D7C"/>
    <w:rsid w:val="00361494"/>
    <w:rsid w:val="00384937"/>
    <w:rsid w:val="00395354"/>
    <w:rsid w:val="003D35B0"/>
    <w:rsid w:val="003E3E6C"/>
    <w:rsid w:val="003E47A4"/>
    <w:rsid w:val="00450CF0"/>
    <w:rsid w:val="00464298"/>
    <w:rsid w:val="00466ABB"/>
    <w:rsid w:val="00474BC5"/>
    <w:rsid w:val="0049447E"/>
    <w:rsid w:val="004B3163"/>
    <w:rsid w:val="004B7F24"/>
    <w:rsid w:val="004C2F05"/>
    <w:rsid w:val="004D6C18"/>
    <w:rsid w:val="004F58FC"/>
    <w:rsid w:val="00517A74"/>
    <w:rsid w:val="00523DCA"/>
    <w:rsid w:val="005244D1"/>
    <w:rsid w:val="005263EC"/>
    <w:rsid w:val="005275DD"/>
    <w:rsid w:val="00531870"/>
    <w:rsid w:val="00595D78"/>
    <w:rsid w:val="005A5FD0"/>
    <w:rsid w:val="005B5D87"/>
    <w:rsid w:val="005C67BA"/>
    <w:rsid w:val="005C7E19"/>
    <w:rsid w:val="005E5472"/>
    <w:rsid w:val="006238AF"/>
    <w:rsid w:val="006409A1"/>
    <w:rsid w:val="006507CC"/>
    <w:rsid w:val="00671FBF"/>
    <w:rsid w:val="006D1E20"/>
    <w:rsid w:val="006F22B5"/>
    <w:rsid w:val="0071403D"/>
    <w:rsid w:val="00727E9B"/>
    <w:rsid w:val="007305EB"/>
    <w:rsid w:val="00763FDE"/>
    <w:rsid w:val="00776C84"/>
    <w:rsid w:val="00783ADE"/>
    <w:rsid w:val="007A3883"/>
    <w:rsid w:val="007E4D87"/>
    <w:rsid w:val="00816F5F"/>
    <w:rsid w:val="00895072"/>
    <w:rsid w:val="008F30AB"/>
    <w:rsid w:val="009022B3"/>
    <w:rsid w:val="00905146"/>
    <w:rsid w:val="00905BA6"/>
    <w:rsid w:val="00907A8F"/>
    <w:rsid w:val="00926B88"/>
    <w:rsid w:val="00963DB1"/>
    <w:rsid w:val="00965FB7"/>
    <w:rsid w:val="009724B6"/>
    <w:rsid w:val="009A68C4"/>
    <w:rsid w:val="009F14C6"/>
    <w:rsid w:val="009F3917"/>
    <w:rsid w:val="009F7A1D"/>
    <w:rsid w:val="00A4161D"/>
    <w:rsid w:val="00A60063"/>
    <w:rsid w:val="00A612A2"/>
    <w:rsid w:val="00A80268"/>
    <w:rsid w:val="00A877DF"/>
    <w:rsid w:val="00AB0A14"/>
    <w:rsid w:val="00AF2E67"/>
    <w:rsid w:val="00AF4BB5"/>
    <w:rsid w:val="00B038B7"/>
    <w:rsid w:val="00B3614D"/>
    <w:rsid w:val="00B43FA0"/>
    <w:rsid w:val="00B75437"/>
    <w:rsid w:val="00B93339"/>
    <w:rsid w:val="00BC2DAD"/>
    <w:rsid w:val="00C134E0"/>
    <w:rsid w:val="00C216E8"/>
    <w:rsid w:val="00C2324C"/>
    <w:rsid w:val="00C47908"/>
    <w:rsid w:val="00C67CAA"/>
    <w:rsid w:val="00C87B76"/>
    <w:rsid w:val="00CB2C3D"/>
    <w:rsid w:val="00CF0E05"/>
    <w:rsid w:val="00D143BA"/>
    <w:rsid w:val="00D16AD7"/>
    <w:rsid w:val="00D17892"/>
    <w:rsid w:val="00D42471"/>
    <w:rsid w:val="00D52777"/>
    <w:rsid w:val="00D60FDD"/>
    <w:rsid w:val="00D82905"/>
    <w:rsid w:val="00D83A32"/>
    <w:rsid w:val="00DD3344"/>
    <w:rsid w:val="00E162CE"/>
    <w:rsid w:val="00E3271B"/>
    <w:rsid w:val="00E328E7"/>
    <w:rsid w:val="00E6511B"/>
    <w:rsid w:val="00E653D6"/>
    <w:rsid w:val="00E80097"/>
    <w:rsid w:val="00ED7621"/>
    <w:rsid w:val="00EF0695"/>
    <w:rsid w:val="00EF5353"/>
    <w:rsid w:val="00F16AB0"/>
    <w:rsid w:val="00F35DE7"/>
    <w:rsid w:val="00F77495"/>
    <w:rsid w:val="00F85287"/>
    <w:rsid w:val="00FA286E"/>
    <w:rsid w:val="00FA63DB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2C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6F5F"/>
    <w:rPr>
      <w:sz w:val="24"/>
    </w:rPr>
  </w:style>
  <w:style w:type="character" w:styleId="PageNumber">
    <w:name w:val="page number"/>
    <w:basedOn w:val="DefaultParagraphFont"/>
    <w:uiPriority w:val="99"/>
    <w:rsid w:val="00816F5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6F5F"/>
    <w:rPr>
      <w:sz w:val="24"/>
    </w:rPr>
  </w:style>
  <w:style w:type="paragraph" w:customStyle="1" w:styleId="Default">
    <w:name w:val="Default"/>
    <w:uiPriority w:val="99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35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3</Pages>
  <Words>328</Words>
  <Characters>1874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subject/>
  <dc:creator>comm</dc:creator>
  <cp:keywords/>
  <dc:description/>
  <cp:lastModifiedBy>harun</cp:lastModifiedBy>
  <cp:revision>9</cp:revision>
  <dcterms:created xsi:type="dcterms:W3CDTF">2015-08-13T21:52:00Z</dcterms:created>
  <dcterms:modified xsi:type="dcterms:W3CDTF">2016-08-29T21:07:00Z</dcterms:modified>
</cp:coreProperties>
</file>